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B612F" w:rsidRDefault="0006566A" w:rsidP="00FB61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566A">
              <w:rPr>
                <w:b/>
                <w:sz w:val="26"/>
                <w:szCs w:val="26"/>
                <w:lang w:val="en-US"/>
              </w:rPr>
              <w:t>203C_</w:t>
            </w:r>
            <w:r w:rsidR="00971375" w:rsidRPr="00971375">
              <w:rPr>
                <w:b/>
                <w:sz w:val="26"/>
                <w:szCs w:val="26"/>
                <w:lang w:val="en-US"/>
              </w:rPr>
              <w:t>043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6566A" w:rsidRDefault="0024291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06566A">
              <w:rPr>
                <w:b/>
                <w:sz w:val="26"/>
                <w:szCs w:val="26"/>
                <w:lang w:val="en-US"/>
              </w:rPr>
              <w:t>2123227</w:t>
            </w:r>
            <w:r w:rsidR="00C44B8B" w:rsidRPr="0006566A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208C3" w:rsidRPr="004208C3">
        <w:rPr>
          <w:b/>
          <w:sz w:val="26"/>
          <w:szCs w:val="26"/>
        </w:rPr>
        <w:t>(</w:t>
      </w:r>
      <w:r w:rsidR="00242912" w:rsidRPr="002F1C95">
        <w:rPr>
          <w:b/>
          <w:sz w:val="26"/>
          <w:szCs w:val="26"/>
        </w:rPr>
        <w:t>Рама под КТП</w:t>
      </w:r>
      <w:r w:rsidR="004208C3" w:rsidRPr="004208C3">
        <w:rPr>
          <w:b/>
          <w:sz w:val="26"/>
          <w:szCs w:val="26"/>
        </w:rPr>
        <w:t>)</w:t>
      </w:r>
      <w:r w:rsidR="0087314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873148">
        <w:rPr>
          <w:b/>
          <w:sz w:val="26"/>
          <w:szCs w:val="26"/>
          <w:u w:val="single"/>
        </w:rPr>
        <w:t>203</w:t>
      </w:r>
      <w:r w:rsidR="00F115B9" w:rsidRPr="00873148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F06E8" w:rsidRDefault="006F06E8" w:rsidP="006F06E8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6F06E8" w:rsidRDefault="006F06E8" w:rsidP="006F06E8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траверс должны соответствовать требованиям</w:t>
      </w:r>
      <w:r>
        <w:rPr>
          <w:color w:val="FF0000"/>
          <w:sz w:val="24"/>
          <w:szCs w:val="24"/>
        </w:rPr>
        <w:t> </w:t>
      </w:r>
      <w:bookmarkStart w:id="2" w:name="Поле4"/>
      <w:r>
        <w:rPr>
          <w:sz w:val="24"/>
          <w:szCs w:val="24"/>
        </w:rPr>
        <w:t xml:space="preserve">Типового проекта 407-3-273. </w:t>
      </w:r>
      <w:bookmarkEnd w:id="2"/>
    </w:p>
    <w:p w:rsidR="006F06E8" w:rsidRDefault="006F06E8" w:rsidP="006F06E8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:rsidR="006F06E8" w:rsidRDefault="006F06E8" w:rsidP="006F06E8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F06E8" w:rsidRDefault="006F06E8" w:rsidP="006F06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F06E8" w:rsidRDefault="006F06E8" w:rsidP="006F06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F06E8" w:rsidRDefault="006F06E8" w:rsidP="006F06E8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F06E8" w:rsidRDefault="006F06E8" w:rsidP="006F06E8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F06E8" w:rsidRDefault="006F06E8" w:rsidP="006F06E8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F06E8" w:rsidRDefault="006F06E8" w:rsidP="006F06E8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06E8" w:rsidRDefault="006F06E8" w:rsidP="006F06E8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F06E8" w:rsidRDefault="006F06E8" w:rsidP="006F06E8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F06E8" w:rsidRDefault="006F06E8" w:rsidP="006F06E8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F06E8" w:rsidRDefault="006F06E8" w:rsidP="006F06E8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F06E8" w:rsidRDefault="006F06E8" w:rsidP="006F06E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F06E8" w:rsidRDefault="006F06E8" w:rsidP="006F06E8">
      <w:pPr>
        <w:tabs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06E8" w:rsidRDefault="006F06E8" w:rsidP="006F06E8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F06E8" w:rsidRDefault="006F06E8" w:rsidP="006F06E8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Типового проекта 407-3-273</w:t>
      </w:r>
      <w:r>
        <w:rPr>
          <w:sz w:val="26"/>
          <w:szCs w:val="26"/>
        </w:rPr>
        <w:t>;</w:t>
      </w:r>
    </w:p>
    <w:p w:rsidR="006F06E8" w:rsidRDefault="006F06E8" w:rsidP="006F06E8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F06E8" w:rsidRDefault="006F06E8" w:rsidP="006F06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F06E8" w:rsidRDefault="006F06E8" w:rsidP="006F06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F06E8" w:rsidRDefault="006F06E8" w:rsidP="006F06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F06E8" w:rsidRDefault="006F06E8" w:rsidP="006F0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F06E8" w:rsidRDefault="006F06E8" w:rsidP="006F06E8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F06E8" w:rsidRDefault="006F06E8" w:rsidP="006F0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F06E8" w:rsidRDefault="006F06E8" w:rsidP="006F0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F06E8" w:rsidRDefault="006F06E8" w:rsidP="006F0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F06E8" w:rsidRDefault="006F06E8" w:rsidP="006F06E8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F06E8" w:rsidRDefault="006F06E8" w:rsidP="006F0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F06E8" w:rsidRDefault="006F06E8" w:rsidP="006F0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06E8" w:rsidRDefault="006F06E8" w:rsidP="006F06E8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F06E8" w:rsidRDefault="006F06E8" w:rsidP="006F0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F06E8" w:rsidRDefault="006F06E8" w:rsidP="006F0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06E8" w:rsidRDefault="006F06E8" w:rsidP="006F06E8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F06E8" w:rsidRDefault="006F06E8" w:rsidP="006F0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F06E8" w:rsidRDefault="006F06E8" w:rsidP="006F0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F06E8" w:rsidRDefault="006F06E8" w:rsidP="006F0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F06E8" w:rsidRDefault="006F06E8" w:rsidP="006F0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F06E8" w:rsidRDefault="006F06E8" w:rsidP="006F0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F06E8" w:rsidRDefault="006F06E8" w:rsidP="006F0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F06E8" w:rsidRDefault="006F06E8" w:rsidP="006F06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F06E8" w:rsidRDefault="006F06E8" w:rsidP="006F06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F06E8" w:rsidRDefault="006F06E8" w:rsidP="006F06E8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F06E8" w:rsidRDefault="006F06E8" w:rsidP="006F0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F06E8" w:rsidRDefault="006F06E8" w:rsidP="006F06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F06E8" w:rsidRDefault="006F06E8" w:rsidP="006F06E8">
      <w:pPr>
        <w:rPr>
          <w:sz w:val="26"/>
          <w:szCs w:val="26"/>
        </w:rPr>
      </w:pPr>
    </w:p>
    <w:p w:rsidR="006F06E8" w:rsidRDefault="006F06E8" w:rsidP="006F06E8">
      <w:pPr>
        <w:rPr>
          <w:sz w:val="26"/>
          <w:szCs w:val="26"/>
        </w:rPr>
      </w:pPr>
    </w:p>
    <w:p w:rsidR="006F06E8" w:rsidRDefault="006F06E8" w:rsidP="006F06E8">
      <w:pPr>
        <w:rPr>
          <w:sz w:val="26"/>
          <w:szCs w:val="26"/>
        </w:rPr>
      </w:pPr>
    </w:p>
    <w:p w:rsidR="006F06E8" w:rsidRDefault="006F06E8" w:rsidP="006F06E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F06E8" w:rsidRDefault="006F06E8" w:rsidP="006F06E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6F06E8" w:rsidRDefault="006F06E8" w:rsidP="006F06E8">
      <w:pPr>
        <w:ind w:firstLine="0"/>
        <w:rPr>
          <w:sz w:val="26"/>
          <w:szCs w:val="26"/>
        </w:rPr>
      </w:pPr>
    </w:p>
    <w:p w:rsidR="008A5CA5" w:rsidRPr="006F06E8" w:rsidRDefault="008A5CA5" w:rsidP="006F06E8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6F06E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CED" w:rsidRDefault="00004CED">
      <w:r>
        <w:separator/>
      </w:r>
    </w:p>
  </w:endnote>
  <w:endnote w:type="continuationSeparator" w:id="0">
    <w:p w:rsidR="00004CED" w:rsidRDefault="0000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CED" w:rsidRDefault="00004CED">
      <w:r>
        <w:separator/>
      </w:r>
    </w:p>
  </w:footnote>
  <w:footnote w:type="continuationSeparator" w:id="0">
    <w:p w:rsidR="00004CED" w:rsidRDefault="00004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964800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 w:numId="16">
    <w:abstractNumId w:val="11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12"/>
    <w:rsid w:val="000000C1"/>
    <w:rsid w:val="0000261E"/>
    <w:rsid w:val="00002E9F"/>
    <w:rsid w:val="0000369B"/>
    <w:rsid w:val="00004529"/>
    <w:rsid w:val="00004CED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E2C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566A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0197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912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5A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C95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8C3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10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89E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2F88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6E8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148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37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E7E3B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586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3B7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12F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FC0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597E0A-3A4C-475B-8C6C-C2BAF9B2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D1F04F-2CFD-4BFE-80F6-91F2CAB47510}"/>
</file>

<file path=customXml/itemProps2.xml><?xml version="1.0" encoding="utf-8"?>
<ds:datastoreItem xmlns:ds="http://schemas.openxmlformats.org/officeDocument/2006/customXml" ds:itemID="{C619D9CF-BBDB-42D8-8E9E-E7B1FC3231B7}"/>
</file>

<file path=customXml/itemProps3.xml><?xml version="1.0" encoding="utf-8"?>
<ds:datastoreItem xmlns:ds="http://schemas.openxmlformats.org/officeDocument/2006/customXml" ds:itemID="{04EC25AA-F7BC-4F7A-8ED8-44909AB8EF42}"/>
</file>

<file path=customXml/itemProps4.xml><?xml version="1.0" encoding="utf-8"?>
<ds:datastoreItem xmlns:ds="http://schemas.openxmlformats.org/officeDocument/2006/customXml" ds:itemID="{EC5DC01D-6F65-4700-BF99-DDED72AAF106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18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12</cp:revision>
  <cp:lastPrinted>2010-09-30T13:29:00Z</cp:lastPrinted>
  <dcterms:created xsi:type="dcterms:W3CDTF">2015-06-02T08:45:00Z</dcterms:created>
  <dcterms:modified xsi:type="dcterms:W3CDTF">2015-09-29T09:32:00Z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